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7CF8971F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67CA72FA" w14:textId="5272CD57" w:rsidR="001F4310" w:rsidRPr="00BC6E5E" w:rsidRDefault="001F4310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61164820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 xml:space="preserve">11 May 2023 </w:t>
                            </w:r>
                            <w:r w:rsidR="00DE44A2">
                              <w:rPr>
                                <w:sz w:val="20"/>
                              </w:rPr>
                              <w:t>(morning)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7CF8971F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67CA72FA" w14:textId="5272CD57" w:rsidR="001F4310" w:rsidRPr="00BC6E5E" w:rsidRDefault="001F4310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61164820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 xml:space="preserve">11 May 2023 </w:t>
                      </w:r>
                      <w:r w:rsidR="00DE44A2">
                        <w:rPr>
                          <w:sz w:val="20"/>
                        </w:rPr>
                        <w:t>(morning)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37E9400C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6F40C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F318AE" w:rsidP="001151EF">
      <w:pPr>
        <w:pStyle w:val="NCFE-specialism"/>
      </w:pPr>
      <w:fldSimple w:instr=" DOCPROPERTY  &quot;NCFE Specialism Main Cover Heading&quot;  \* MERGEFORMAT ">
        <w:r>
          <w:t>Digital Infrastructure</w:t>
        </w:r>
      </w:fldSimple>
    </w:p>
    <w:p w14:paraId="79E73F97" w14:textId="77777777" w:rsidR="00C21C53" w:rsidRPr="00C21C53" w:rsidRDefault="00F318AE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>
          <w:t>Assignment 3</w:t>
        </w:r>
      </w:fldSimple>
    </w:p>
    <w:p w14:paraId="377F6D95" w14:textId="08E260F5" w:rsidR="00C21C53" w:rsidRPr="00C21C53" w:rsidRDefault="00BD7B44" w:rsidP="008130F0">
      <w:pPr>
        <w:pStyle w:val="NCFE-assignment-ordinal"/>
        <w:spacing w:before="240" w:after="120"/>
        <w:outlineLvl w:val="0"/>
      </w:pPr>
      <w:r>
        <w:t xml:space="preserve">Task 1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F75956E" w:rsidR="00393557" w:rsidRPr="00C21C53" w:rsidRDefault="005242A8" w:rsidP="005242A8">
      <w:pPr>
        <w:tabs>
          <w:tab w:val="left" w:pos="8025"/>
        </w:tabs>
      </w:pPr>
      <w:r>
        <w:tab/>
      </w:r>
    </w:p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6570BEEA" w14:textId="7A7D26BE" w:rsidR="00FA5EA7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FA5EA7">
        <w:rPr>
          <w:noProof/>
        </w:rPr>
        <w:t>About this workbook</w:t>
      </w:r>
      <w:r w:rsidR="00FA5EA7">
        <w:rPr>
          <w:noProof/>
        </w:rPr>
        <w:tab/>
      </w:r>
      <w:r w:rsidR="00FA5EA7">
        <w:rPr>
          <w:noProof/>
        </w:rPr>
        <w:fldChar w:fldCharType="begin"/>
      </w:r>
      <w:r w:rsidR="00FA5EA7">
        <w:rPr>
          <w:noProof/>
        </w:rPr>
        <w:instrText xml:space="preserve"> PAGEREF _Toc133836282 \h </w:instrText>
      </w:r>
      <w:r w:rsidR="00FA5EA7">
        <w:rPr>
          <w:noProof/>
        </w:rPr>
      </w:r>
      <w:r w:rsidR="00FA5EA7">
        <w:rPr>
          <w:noProof/>
        </w:rPr>
        <w:fldChar w:fldCharType="separate"/>
      </w:r>
      <w:r w:rsidR="00FA5EA7">
        <w:rPr>
          <w:noProof/>
        </w:rPr>
        <w:t>3</w:t>
      </w:r>
      <w:r w:rsidR="00FA5EA7">
        <w:rPr>
          <w:noProof/>
        </w:rPr>
        <w:fldChar w:fldCharType="end"/>
      </w:r>
    </w:p>
    <w:p w14:paraId="31591078" w14:textId="52BF4BC1" w:rsidR="00FA5EA7" w:rsidRDefault="00FA5EA7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5548A6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D98FEE" w14:textId="0BB7C540" w:rsidR="00FA5EA7" w:rsidRDefault="00FA5EA7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5548A6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5736A1C" w14:textId="397DE2C5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5548A6">
        <w:rPr>
          <w:rFonts w:eastAsia="Arial"/>
          <w:noProof/>
        </w:rPr>
        <w:t>Task 1: risk assessment template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7BAAD67" w14:textId="39F2CCC7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1: office floor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F9B44B8" w14:textId="0C5B98AC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5548A6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2A8542A" w14:textId="44FB0B71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5548A6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E27DF8C" w14:textId="0EB1728D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33836282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33836283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18632696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615A62">
        <w:t>task</w:t>
      </w:r>
      <w:r w:rsidR="00615A62" w:rsidRPr="00C21C53">
        <w:t xml:space="preserve"> </w:t>
      </w:r>
      <w:r w:rsidRPr="00C21C53">
        <w:t xml:space="preserve">using the </w:t>
      </w:r>
      <w:r w:rsidR="55E883A3" w:rsidRPr="00C21C53">
        <w:t xml:space="preserve">file </w:t>
      </w:r>
      <w:r w:rsidRPr="00C21C53">
        <w:t>naming convention.</w:t>
      </w:r>
    </w:p>
    <w:p w14:paraId="32ED81DC" w14:textId="70E8B2D9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615A62">
        <w:t>_Task1</w:t>
      </w:r>
    </w:p>
    <w:p w14:paraId="5C9BB188" w14:textId="350BAE86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615A62">
        <w:rPr>
          <w:rFonts w:eastAsia="Arial" w:cs="Arial"/>
        </w:rPr>
        <w:t>_Task1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33836284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30259F12" w14:textId="77777777" w:rsidR="6FCA8818" w:rsidRPr="00C21C53" w:rsidRDefault="6FCA8818" w:rsidP="53F71897">
      <w:pPr>
        <w:pStyle w:val="Heading1"/>
        <w:rPr>
          <w:rFonts w:eastAsia="Arial" w:cs="Arial"/>
          <w:szCs w:val="36"/>
        </w:rPr>
      </w:pPr>
      <w:bookmarkStart w:id="5" w:name="_Toc133836285"/>
      <w:r w:rsidRPr="00C21C53">
        <w:rPr>
          <w:rFonts w:eastAsia="Arial" w:cs="Arial"/>
          <w:szCs w:val="36"/>
        </w:rPr>
        <w:lastRenderedPageBreak/>
        <w:t xml:space="preserve">Task 1: </w:t>
      </w:r>
      <w:r w:rsidR="00B67B72" w:rsidRPr="00C21C53">
        <w:rPr>
          <w:rFonts w:eastAsia="Arial" w:cs="Arial"/>
          <w:szCs w:val="36"/>
        </w:rPr>
        <w:t>r</w:t>
      </w:r>
      <w:r w:rsidRPr="00C21C53">
        <w:rPr>
          <w:rFonts w:eastAsia="Arial" w:cs="Arial"/>
          <w:szCs w:val="36"/>
        </w:rPr>
        <w:t>isk assessment template</w:t>
      </w:r>
      <w:bookmarkEnd w:id="5"/>
    </w:p>
    <w:tbl>
      <w:tblPr>
        <w:tblStyle w:val="GridTable1Light-Accent11"/>
        <w:tblW w:w="0" w:type="auto"/>
        <w:tblLayout w:type="fixed"/>
        <w:tblLook w:val="0000" w:firstRow="0" w:lastRow="0" w:firstColumn="0" w:lastColumn="0" w:noHBand="0" w:noVBand="0"/>
      </w:tblPr>
      <w:tblGrid>
        <w:gridCol w:w="1892"/>
        <w:gridCol w:w="1892"/>
        <w:gridCol w:w="1892"/>
        <w:gridCol w:w="1892"/>
        <w:gridCol w:w="1892"/>
        <w:gridCol w:w="1892"/>
        <w:gridCol w:w="1892"/>
        <w:gridCol w:w="1892"/>
      </w:tblGrid>
      <w:tr w:rsidR="00F9507F" w:rsidRPr="00C21C53" w14:paraId="7520B696" w14:textId="77777777" w:rsidTr="00BC6E5E">
        <w:tc>
          <w:tcPr>
            <w:tcW w:w="1892" w:type="dxa"/>
          </w:tcPr>
          <w:p w14:paraId="2E544F0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Threat</w:t>
            </w:r>
          </w:p>
        </w:tc>
        <w:tc>
          <w:tcPr>
            <w:tcW w:w="1892" w:type="dxa"/>
          </w:tcPr>
          <w:p w14:paraId="7367AE8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Vulnerability</w:t>
            </w:r>
          </w:p>
        </w:tc>
        <w:tc>
          <w:tcPr>
            <w:tcW w:w="1892" w:type="dxa"/>
          </w:tcPr>
          <w:p w14:paraId="6BA06B94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Asset</w:t>
            </w:r>
          </w:p>
        </w:tc>
        <w:tc>
          <w:tcPr>
            <w:tcW w:w="1892" w:type="dxa"/>
          </w:tcPr>
          <w:p w14:paraId="044BFF7C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Impact</w:t>
            </w:r>
          </w:p>
        </w:tc>
        <w:tc>
          <w:tcPr>
            <w:tcW w:w="1892" w:type="dxa"/>
          </w:tcPr>
          <w:p w14:paraId="7294EF1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Likelihood</w:t>
            </w:r>
          </w:p>
        </w:tc>
        <w:tc>
          <w:tcPr>
            <w:tcW w:w="1892" w:type="dxa"/>
          </w:tcPr>
          <w:p w14:paraId="56A63F25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Risk</w:t>
            </w:r>
          </w:p>
        </w:tc>
        <w:tc>
          <w:tcPr>
            <w:tcW w:w="1892" w:type="dxa"/>
          </w:tcPr>
          <w:p w14:paraId="42D141FD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Action</w:t>
            </w:r>
          </w:p>
        </w:tc>
        <w:tc>
          <w:tcPr>
            <w:tcW w:w="1892" w:type="dxa"/>
          </w:tcPr>
          <w:p w14:paraId="70DD4EB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Control type</w:t>
            </w:r>
          </w:p>
        </w:tc>
      </w:tr>
      <w:tr w:rsidR="00F9507F" w:rsidRPr="00C21C53" w14:paraId="5171B0C0" w14:textId="77777777" w:rsidTr="00BC6E5E">
        <w:tc>
          <w:tcPr>
            <w:tcW w:w="1892" w:type="dxa"/>
          </w:tcPr>
          <w:p w14:paraId="0309940E" w14:textId="6E392489" w:rsidR="53F71897" w:rsidRPr="00C21C53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  <w:r w:rsidR="53F71897" w:rsidRPr="00C21C53"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t>P</w:t>
            </w:r>
            <w:r w:rsidR="53F71897" w:rsidRPr="00C21C53">
              <w:rPr>
                <w:rFonts w:eastAsia="Arial" w:cs="Arial"/>
              </w:rPr>
              <w:t>asswords cracked by attacker</w:t>
            </w:r>
          </w:p>
        </w:tc>
        <w:tc>
          <w:tcPr>
            <w:tcW w:w="1892" w:type="dxa"/>
          </w:tcPr>
          <w:p w14:paraId="2656B123" w14:textId="21443BCD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21817E6E" w14:textId="01334124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Lack of password </w:t>
            </w:r>
          </w:p>
          <w:p w14:paraId="7FDC154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complexity </w:t>
            </w:r>
          </w:p>
          <w:p w14:paraId="39295B66" w14:textId="2D8E763B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policy</w:t>
            </w:r>
          </w:p>
        </w:tc>
        <w:tc>
          <w:tcPr>
            <w:tcW w:w="1892" w:type="dxa"/>
          </w:tcPr>
          <w:p w14:paraId="481E410A" w14:textId="0304CD16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02A435CB" w14:textId="19FE3404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Files or data on file shares</w:t>
            </w:r>
          </w:p>
          <w:p w14:paraId="70B06923" w14:textId="11A1F65A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High</w:t>
            </w:r>
          </w:p>
        </w:tc>
        <w:tc>
          <w:tcPr>
            <w:tcW w:w="1892" w:type="dxa"/>
          </w:tcPr>
          <w:p w14:paraId="42847AC5" w14:textId="44A90DDC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3ABE4CFE" w14:textId="712C1091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Critical data could be accessed by a malicious attacker and stolen</w:t>
            </w:r>
          </w:p>
          <w:p w14:paraId="319C7E9F" w14:textId="2FA3519A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Critical</w:t>
            </w:r>
          </w:p>
        </w:tc>
        <w:tc>
          <w:tcPr>
            <w:tcW w:w="1892" w:type="dxa"/>
          </w:tcPr>
          <w:p w14:paraId="64701078" w14:textId="2BEB9770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5BB26523" w14:textId="7D4F40A6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Attackers would need access to the network or password hash to attempt this</w:t>
            </w:r>
          </w:p>
          <w:p w14:paraId="65DEE593" w14:textId="48E25791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Medium</w:t>
            </w:r>
          </w:p>
        </w:tc>
        <w:tc>
          <w:tcPr>
            <w:tcW w:w="1892" w:type="dxa"/>
          </w:tcPr>
          <w:p w14:paraId="26CF3328" w14:textId="5340584D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331A2DE4" w14:textId="1328FF1A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Data is exfiltrated from the company with potential to damage company reputation, breach GDPR with financial implications and potential for customers becoming victims of identity thef</w:t>
            </w:r>
            <w:r w:rsidR="004151DF">
              <w:rPr>
                <w:rFonts w:eastAsia="Arial" w:cs="Arial"/>
              </w:rPr>
              <w:t>t</w:t>
            </w:r>
            <w:r w:rsidR="00F906F3" w:rsidRPr="00C21C53">
              <w:rPr>
                <w:rFonts w:eastAsia="Arial" w:cs="Arial"/>
              </w:rPr>
              <w:t>.</w:t>
            </w:r>
          </w:p>
          <w:p w14:paraId="0E5F567A" w14:textId="24FE75F2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High</w:t>
            </w:r>
          </w:p>
        </w:tc>
        <w:tc>
          <w:tcPr>
            <w:tcW w:w="1892" w:type="dxa"/>
          </w:tcPr>
          <w:p w14:paraId="326DF974" w14:textId="30871026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7A854734" w14:textId="27819CED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Implement complex password policy in </w:t>
            </w:r>
            <w:r w:rsidR="00F906F3" w:rsidRPr="00C21C53">
              <w:rPr>
                <w:rFonts w:eastAsia="Arial" w:cs="Arial"/>
              </w:rPr>
              <w:t>d</w:t>
            </w:r>
            <w:r w:rsidRPr="00C21C53">
              <w:rPr>
                <w:rFonts w:eastAsia="Arial" w:cs="Arial"/>
              </w:rPr>
              <w:t xml:space="preserve">irectory </w:t>
            </w:r>
            <w:r w:rsidR="00F906F3" w:rsidRPr="00C21C53">
              <w:rPr>
                <w:rFonts w:eastAsia="Arial" w:cs="Arial"/>
              </w:rPr>
              <w:t>s</w:t>
            </w:r>
            <w:r w:rsidRPr="00C21C53">
              <w:rPr>
                <w:rFonts w:eastAsia="Arial" w:cs="Arial"/>
              </w:rPr>
              <w:t>ervices</w:t>
            </w:r>
          </w:p>
        </w:tc>
        <w:tc>
          <w:tcPr>
            <w:tcW w:w="1892" w:type="dxa"/>
          </w:tcPr>
          <w:p w14:paraId="486E5E08" w14:textId="1C120715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6609A1A1" w14:textId="1A159128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Technical/</w:t>
            </w:r>
          </w:p>
          <w:p w14:paraId="1A8A948D" w14:textId="0C064FC2" w:rsidR="53F71897" w:rsidRPr="00C21C53" w:rsidRDefault="00F906F3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</w:t>
            </w:r>
            <w:r w:rsidR="53F71897" w:rsidRPr="00C21C53">
              <w:rPr>
                <w:rFonts w:eastAsia="Arial" w:cs="Arial"/>
              </w:rPr>
              <w:t>reventative</w:t>
            </w:r>
          </w:p>
        </w:tc>
      </w:tr>
      <w:tr w:rsidR="00F9507F" w:rsidRPr="00C21C53" w14:paraId="4CCC90AF" w14:textId="77777777" w:rsidTr="00BC6E5E">
        <w:tc>
          <w:tcPr>
            <w:tcW w:w="1892" w:type="dxa"/>
          </w:tcPr>
          <w:p w14:paraId="1196933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58995F52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0EEAA03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5A100B4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48DABB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A00534F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988C56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F09FA1A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  <w:tr w:rsidR="00F9507F" w:rsidRPr="00C21C53" w14:paraId="7B493984" w14:textId="77777777" w:rsidTr="00BC6E5E">
        <w:tc>
          <w:tcPr>
            <w:tcW w:w="1892" w:type="dxa"/>
          </w:tcPr>
          <w:p w14:paraId="5ED77039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09F93512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875986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2648F59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6DBFA56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01F8724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4903802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6BC18CF3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  <w:tr w:rsidR="00F9507F" w:rsidRPr="00C21C53" w14:paraId="7028E886" w14:textId="77777777" w:rsidTr="00BC6E5E">
        <w:tc>
          <w:tcPr>
            <w:tcW w:w="1892" w:type="dxa"/>
          </w:tcPr>
          <w:p w14:paraId="433064E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29AE32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B0A3493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518FD593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6015114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B903C97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7713BE7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E13FEF5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  <w:tr w:rsidR="00F9507F" w:rsidRPr="00C21C53" w14:paraId="46BC167E" w14:textId="77777777" w:rsidTr="00BC6E5E">
        <w:tc>
          <w:tcPr>
            <w:tcW w:w="1892" w:type="dxa"/>
          </w:tcPr>
          <w:p w14:paraId="6C6D4F9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89452D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2D39DD7D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FF2DBC7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2E6333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446A6BC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5773C2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A4BBDC5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</w:tbl>
    <w:p w14:paraId="38B7B737" w14:textId="77777777" w:rsidR="53F71897" w:rsidRPr="00C21C53" w:rsidRDefault="53F71897" w:rsidP="53F7189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TableGridLight2"/>
        <w:tblW w:w="0" w:type="auto"/>
        <w:tblLayout w:type="fixed"/>
        <w:tblLook w:val="06A0" w:firstRow="1" w:lastRow="0" w:firstColumn="1" w:lastColumn="0" w:noHBand="1" w:noVBand="1"/>
      </w:tblPr>
      <w:tblGrid>
        <w:gridCol w:w="5046"/>
        <w:gridCol w:w="5046"/>
        <w:gridCol w:w="5046"/>
      </w:tblGrid>
      <w:tr w:rsidR="00F9507F" w:rsidRPr="00C21C53" w14:paraId="4B75141D" w14:textId="77777777" w:rsidTr="32CA556A">
        <w:tc>
          <w:tcPr>
            <w:tcW w:w="5046" w:type="dxa"/>
          </w:tcPr>
          <w:p w14:paraId="7AFC91D8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Risk levels:</w:t>
            </w:r>
          </w:p>
          <w:p w14:paraId="4673F5A4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low | medium | high | critical</w:t>
            </w:r>
          </w:p>
        </w:tc>
        <w:tc>
          <w:tcPr>
            <w:tcW w:w="5046" w:type="dxa"/>
          </w:tcPr>
          <w:p w14:paraId="69A37D40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Business control types:</w:t>
            </w:r>
          </w:p>
          <w:p w14:paraId="4008F6F0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physical | administrative | technical</w:t>
            </w:r>
          </w:p>
        </w:tc>
        <w:tc>
          <w:tcPr>
            <w:tcW w:w="5046" w:type="dxa"/>
          </w:tcPr>
          <w:p w14:paraId="32F6243D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Mitigating control types:</w:t>
            </w:r>
          </w:p>
          <w:p w14:paraId="27D903D7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preventative | detective | corrective | deterrent | directive | compensating | acceptance</w:t>
            </w:r>
          </w:p>
        </w:tc>
      </w:tr>
    </w:tbl>
    <w:p w14:paraId="5A0AFFF5" w14:textId="08C7A842" w:rsidR="004716D1" w:rsidRPr="00C21C53" w:rsidRDefault="00393557" w:rsidP="00BC6E5E">
      <w:pPr>
        <w:pStyle w:val="Heading1"/>
      </w:pPr>
      <w:bookmarkStart w:id="6" w:name="_Toc133836286"/>
      <w:r w:rsidRPr="00C21C53">
        <w:lastRenderedPageBreak/>
        <w:t xml:space="preserve">Task 1: </w:t>
      </w:r>
      <w:r w:rsidR="00D64536">
        <w:t>o</w:t>
      </w:r>
      <w:r w:rsidRPr="00C21C53">
        <w:t>ffice floor plan</w:t>
      </w:r>
      <w:bookmarkStart w:id="7" w:name="_Toc46843185"/>
      <w:bookmarkEnd w:id="6"/>
    </w:p>
    <w:p w14:paraId="730A39AF" w14:textId="73F99B75" w:rsidR="005825DA" w:rsidRPr="00C21C53" w:rsidRDefault="005825DA" w:rsidP="00C53C6C">
      <w:pPr>
        <w:pStyle w:val="NCFE-image"/>
        <w:sectPr w:rsidR="005825DA" w:rsidRPr="00C21C53" w:rsidSect="00393557">
          <w:pgSz w:w="16838" w:h="11906" w:orient="landscape"/>
          <w:pgMar w:top="1701" w:right="850" w:bottom="850" w:left="850" w:header="425" w:footer="425" w:gutter="0"/>
          <w:cols w:space="708"/>
          <w:formProt w:val="0"/>
          <w:docGrid w:linePitch="360"/>
        </w:sectPr>
      </w:pPr>
      <w:r>
        <w:rPr>
          <w:noProof/>
        </w:rPr>
        <mc:AlternateContent>
          <mc:Choice Requires="wpg">
            <w:drawing>
              <wp:inline distT="0" distB="0" distL="0" distR="0" wp14:anchorId="49CDC054" wp14:editId="755834D9">
                <wp:extent cx="7340600" cy="5412105"/>
                <wp:effectExtent l="0" t="0" r="0" b="0"/>
                <wp:docPr id="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0600" cy="5412105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Rectangle 2"/>
                        <wps:cNvSpPr/>
                        <wps:spPr>
                          <a:xfrm>
                            <a:off x="4360863" y="2760921"/>
                            <a:ext cx="1500188" cy="6429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9246B64" w14:textId="77777777" w:rsidR="005825DA" w:rsidRDefault="005825DA" w:rsidP="005825DA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CDC054" id="Group 4" o:spid="_x0000_s1028" style="width:578pt;height:426.15pt;mso-position-horizontal-relative:char;mso-position-vertical-relative:line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aAAgBAQAAPwD9pP2np7i2sdKNvPJGWlk3eWxGeBXkX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">
                  <v:imagedata r:id="rId25" o:title="Diagram&#10;&#10;Description automatically generated"/>
                </v:shape>
                <v:rect id="Rectangle 2" o:spid="_x0000_s1030" style="position:absolute;left:43608;top:27609;width:15002;height:6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" fillcolor="white [3201]" strokecolor="white [3212]">
                  <v:textbox>
                    <w:txbxContent>
                      <w:p w14:paraId="09246B64" w14:textId="77777777" w:rsidR="005825DA" w:rsidRDefault="005825DA" w:rsidP="005825DA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50F2C9A" w14:textId="77777777" w:rsidR="00393557" w:rsidRPr="00C21C53" w:rsidRDefault="00393557" w:rsidP="00D80838">
      <w:pPr>
        <w:pStyle w:val="Heading1"/>
      </w:pPr>
      <w:bookmarkStart w:id="8" w:name="_Toc133836287"/>
      <w:bookmarkEnd w:id="7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8"/>
    </w:p>
    <w:p w14:paraId="522EDFD1" w14:textId="213B8F89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59228D">
        <w:rPr>
          <w:rFonts w:cs="Arial"/>
        </w:rPr>
        <w:t>task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7807E0BE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59228D">
        <w:rPr>
          <w:rFonts w:eastAsia="Arial" w:cs="Arial"/>
        </w:rPr>
        <w:t>_Task1</w:t>
      </w:r>
    </w:p>
    <w:p w14:paraId="7DC2298E" w14:textId="5B9373ED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59228D">
        <w:rPr>
          <w:rFonts w:eastAsia="Arial" w:cs="Arial"/>
        </w:rPr>
        <w:t>_Task1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9" w:name="_Toc89766839"/>
      <w:bookmarkStart w:id="10" w:name="_Toc92978556"/>
      <w:bookmarkStart w:id="11" w:name="_Toc93929783"/>
      <w:bookmarkStart w:id="12" w:name="_Toc133836288"/>
      <w:r>
        <w:rPr>
          <w:rFonts w:ascii="Arial Bold" w:hAnsi="Arial Bold"/>
          <w:b w:val="0"/>
        </w:rPr>
        <w:lastRenderedPageBreak/>
        <w:t>Document information</w:t>
      </w:r>
      <w:bookmarkEnd w:id="9"/>
      <w:bookmarkEnd w:id="10"/>
      <w:bookmarkEnd w:id="11"/>
      <w:bookmarkEnd w:id="12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‘T-LEVELS’ is a registered </w:t>
      </w:r>
      <w:proofErr w:type="gramStart"/>
      <w:r>
        <w:rPr>
          <w:rFonts w:cs="Arial"/>
        </w:rPr>
        <w:t>trade mark</w:t>
      </w:r>
      <w:proofErr w:type="gramEnd"/>
      <w:r>
        <w:rPr>
          <w:rFonts w:cs="Arial"/>
        </w:rPr>
        <w:t xml:space="preserve">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‘T Level’ is a registered </w:t>
      </w:r>
      <w:proofErr w:type="gramStart"/>
      <w:r>
        <w:rPr>
          <w:rFonts w:cs="Arial"/>
        </w:rPr>
        <w:t>trade mark</w:t>
      </w:r>
      <w:proofErr w:type="gramEnd"/>
      <w:r>
        <w:rPr>
          <w:rFonts w:cs="Arial"/>
        </w:rPr>
        <w:t xml:space="preserve">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proofErr w:type="gramStart"/>
      <w:r>
        <w:rPr>
          <w:rFonts w:cs="Arial"/>
        </w:rPr>
        <w:t>trade marks</w:t>
      </w:r>
      <w:proofErr w:type="spellEnd"/>
      <w:proofErr w:type="gramEnd"/>
      <w:r>
        <w:rPr>
          <w:rFonts w:cs="Arial"/>
        </w:rPr>
        <w:t xml:space="preserve"> of the Institute for Apprenticeships and Technical Education.</w:t>
      </w:r>
    </w:p>
    <w:p w14:paraId="1466CA0D" w14:textId="043EB6CD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DE44A2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6"/>
      <w:headerReference w:type="default" r:id="rId27"/>
      <w:headerReference w:type="first" r:id="rId28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B4DD" w14:textId="77777777" w:rsidR="00FE40EC" w:rsidRDefault="00FE40EC" w:rsidP="003020C6">
      <w:r>
        <w:separator/>
      </w:r>
    </w:p>
  </w:endnote>
  <w:endnote w:type="continuationSeparator" w:id="0">
    <w:p w14:paraId="571A0834" w14:textId="77777777" w:rsidR="00FE40EC" w:rsidRDefault="00FE40EC" w:rsidP="003020C6">
      <w:r>
        <w:continuationSeparator/>
      </w:r>
    </w:p>
  </w:endnote>
  <w:endnote w:type="continuationNotice" w:id="1">
    <w:p w14:paraId="192727C4" w14:textId="77777777" w:rsidR="00FE40EC" w:rsidRDefault="00FE40E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AED3" w14:textId="77777777" w:rsidR="00F573CB" w:rsidRDefault="00F573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7636F" w14:textId="77777777" w:rsidR="00F573CB" w:rsidRDefault="00F573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8650" w14:textId="6E3E2A68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A576BF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0F50" w14:textId="77777777" w:rsidR="00FE40EC" w:rsidRDefault="00FE40EC" w:rsidP="003020C6">
      <w:r>
        <w:separator/>
      </w:r>
    </w:p>
  </w:footnote>
  <w:footnote w:type="continuationSeparator" w:id="0">
    <w:p w14:paraId="62F07E79" w14:textId="77777777" w:rsidR="00FE40EC" w:rsidRDefault="00FE40EC" w:rsidP="003020C6">
      <w:r>
        <w:continuationSeparator/>
      </w:r>
    </w:p>
  </w:footnote>
  <w:footnote w:type="continuationNotice" w:id="1">
    <w:p w14:paraId="5016B7C9" w14:textId="77777777" w:rsidR="00FE40EC" w:rsidRDefault="00FE40E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AC8A0" w14:textId="09EDD7A8" w:rsidR="00F573CB" w:rsidRDefault="00F573CB">
    <w:pPr>
      <w:pStyle w:val="Header"/>
    </w:pPr>
    <w:r>
      <w:pict w14:anchorId="4DC7ED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297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78706" w14:textId="267EA15F" w:rsidR="00C21C53" w:rsidRPr="00560496" w:rsidRDefault="00F573CB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00DFD8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298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1DCEA" w14:textId="1D06E6E3" w:rsidR="00F573CB" w:rsidRDefault="00F573CB">
    <w:pPr>
      <w:pStyle w:val="Header"/>
    </w:pPr>
    <w:r>
      <w:pict w14:anchorId="64FB70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296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64CB" w14:textId="679A2067" w:rsidR="00991D2F" w:rsidRDefault="00F573CB">
    <w:pPr>
      <w:pStyle w:val="Header"/>
    </w:pPr>
    <w:r>
      <w:pict w14:anchorId="0C0CF1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300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65E0" w14:textId="7CB6AED2" w:rsidR="00C21C53" w:rsidRPr="00560496" w:rsidRDefault="00F573CB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3FF031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301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B34FCA">
      <w:rPr>
        <w:sz w:val="16"/>
        <w:szCs w:val="16"/>
      </w:rPr>
      <w:t>, Task 1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7221" w14:textId="28F211C9" w:rsidR="00991D2F" w:rsidRDefault="00F573CB">
    <w:pPr>
      <w:pStyle w:val="Header"/>
    </w:pPr>
    <w:r>
      <w:pict w14:anchorId="0F00B3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299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CA6A" w14:textId="2C30C522" w:rsidR="00B71B6F" w:rsidRDefault="00F573CB">
    <w:pPr>
      <w:pStyle w:val="Header"/>
    </w:pPr>
    <w:r>
      <w:pict w14:anchorId="6FBC77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303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977D" w14:textId="0E5B42A8" w:rsidR="00C21C53" w:rsidRPr="00560496" w:rsidRDefault="00F573CB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4FD736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304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B34FCA">
      <w:rPr>
        <w:sz w:val="16"/>
        <w:szCs w:val="16"/>
      </w:rPr>
      <w:t>, Task 1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A3D7" w14:textId="7A4BEF30" w:rsidR="00B71B6F" w:rsidRDefault="00F573CB">
    <w:pPr>
      <w:pStyle w:val="Header"/>
    </w:pPr>
    <w:r>
      <w:pict w14:anchorId="2837A8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302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3972"/>
    <w:rsid w:val="000255DC"/>
    <w:rsid w:val="000327DF"/>
    <w:rsid w:val="00033C59"/>
    <w:rsid w:val="00045561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31B6"/>
    <w:rsid w:val="000F4E74"/>
    <w:rsid w:val="00113E0D"/>
    <w:rsid w:val="001315D3"/>
    <w:rsid w:val="00142B00"/>
    <w:rsid w:val="00157919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4310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792A"/>
    <w:rsid w:val="0028256D"/>
    <w:rsid w:val="00284F6D"/>
    <w:rsid w:val="002A1537"/>
    <w:rsid w:val="002B0492"/>
    <w:rsid w:val="002B4357"/>
    <w:rsid w:val="002C7115"/>
    <w:rsid w:val="002D2775"/>
    <w:rsid w:val="002E0EE2"/>
    <w:rsid w:val="002F236C"/>
    <w:rsid w:val="002F6A69"/>
    <w:rsid w:val="003020C6"/>
    <w:rsid w:val="00303B87"/>
    <w:rsid w:val="003128AC"/>
    <w:rsid w:val="00315542"/>
    <w:rsid w:val="00327C47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2EE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E02C2"/>
    <w:rsid w:val="004F294F"/>
    <w:rsid w:val="005038E1"/>
    <w:rsid w:val="00513599"/>
    <w:rsid w:val="005160FD"/>
    <w:rsid w:val="005242A8"/>
    <w:rsid w:val="00524F58"/>
    <w:rsid w:val="00534AC4"/>
    <w:rsid w:val="00536F97"/>
    <w:rsid w:val="00550DB5"/>
    <w:rsid w:val="00561462"/>
    <w:rsid w:val="00566189"/>
    <w:rsid w:val="005825DA"/>
    <w:rsid w:val="00584DB9"/>
    <w:rsid w:val="0058582B"/>
    <w:rsid w:val="0059228D"/>
    <w:rsid w:val="005955BB"/>
    <w:rsid w:val="00596F2C"/>
    <w:rsid w:val="005A3989"/>
    <w:rsid w:val="005A774E"/>
    <w:rsid w:val="005B0A82"/>
    <w:rsid w:val="005C377C"/>
    <w:rsid w:val="005C3987"/>
    <w:rsid w:val="005C41BC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661B"/>
    <w:rsid w:val="005F7506"/>
    <w:rsid w:val="00603715"/>
    <w:rsid w:val="00613F24"/>
    <w:rsid w:val="00615A62"/>
    <w:rsid w:val="006207CA"/>
    <w:rsid w:val="00630ED1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41C2"/>
    <w:rsid w:val="006A681E"/>
    <w:rsid w:val="006B3708"/>
    <w:rsid w:val="006B3871"/>
    <w:rsid w:val="006D08D7"/>
    <w:rsid w:val="006E2EDC"/>
    <w:rsid w:val="006F1655"/>
    <w:rsid w:val="006F70E3"/>
    <w:rsid w:val="0071171E"/>
    <w:rsid w:val="00712178"/>
    <w:rsid w:val="00717931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546C"/>
    <w:rsid w:val="00847B9D"/>
    <w:rsid w:val="008552A5"/>
    <w:rsid w:val="0086467D"/>
    <w:rsid w:val="00877274"/>
    <w:rsid w:val="0088246F"/>
    <w:rsid w:val="00885E6A"/>
    <w:rsid w:val="00886CBE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D75FC"/>
    <w:rsid w:val="009D7BB8"/>
    <w:rsid w:val="009E3C91"/>
    <w:rsid w:val="009E6C0D"/>
    <w:rsid w:val="009F0E5A"/>
    <w:rsid w:val="009F1985"/>
    <w:rsid w:val="009F4114"/>
    <w:rsid w:val="00A04E02"/>
    <w:rsid w:val="00A07413"/>
    <w:rsid w:val="00A1445B"/>
    <w:rsid w:val="00A41F89"/>
    <w:rsid w:val="00A420D9"/>
    <w:rsid w:val="00A44314"/>
    <w:rsid w:val="00A4484B"/>
    <w:rsid w:val="00A51722"/>
    <w:rsid w:val="00A55733"/>
    <w:rsid w:val="00A576BF"/>
    <w:rsid w:val="00A60F9A"/>
    <w:rsid w:val="00A618D2"/>
    <w:rsid w:val="00A67030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34FCA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40A5"/>
    <w:rsid w:val="00B96E23"/>
    <w:rsid w:val="00BA4A56"/>
    <w:rsid w:val="00BB0E95"/>
    <w:rsid w:val="00BB18A5"/>
    <w:rsid w:val="00BB56DF"/>
    <w:rsid w:val="00BB668D"/>
    <w:rsid w:val="00BC5FA2"/>
    <w:rsid w:val="00BC6E5E"/>
    <w:rsid w:val="00BD7B44"/>
    <w:rsid w:val="00BE03E3"/>
    <w:rsid w:val="00BF14F6"/>
    <w:rsid w:val="00C03CE6"/>
    <w:rsid w:val="00C0428B"/>
    <w:rsid w:val="00C04B43"/>
    <w:rsid w:val="00C0569D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52E40"/>
    <w:rsid w:val="00C53C6C"/>
    <w:rsid w:val="00C743D5"/>
    <w:rsid w:val="00C74DFF"/>
    <w:rsid w:val="00C802B9"/>
    <w:rsid w:val="00C81027"/>
    <w:rsid w:val="00C87B7D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D0199A"/>
    <w:rsid w:val="00D01AFE"/>
    <w:rsid w:val="00D027F6"/>
    <w:rsid w:val="00D0373F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1D0"/>
    <w:rsid w:val="00D80838"/>
    <w:rsid w:val="00D82C0C"/>
    <w:rsid w:val="00D87B2D"/>
    <w:rsid w:val="00DA720F"/>
    <w:rsid w:val="00DC0AE1"/>
    <w:rsid w:val="00DC1B4D"/>
    <w:rsid w:val="00DC21E7"/>
    <w:rsid w:val="00DC4249"/>
    <w:rsid w:val="00DD66AA"/>
    <w:rsid w:val="00DE44A2"/>
    <w:rsid w:val="00DF1443"/>
    <w:rsid w:val="00DF1FB7"/>
    <w:rsid w:val="00DF46BD"/>
    <w:rsid w:val="00E04BBA"/>
    <w:rsid w:val="00E1171F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81C9E"/>
    <w:rsid w:val="00E9065C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3CB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A5EA7"/>
    <w:rsid w:val="00FC4809"/>
    <w:rsid w:val="00FD044D"/>
    <w:rsid w:val="00FE0B15"/>
    <w:rsid w:val="00FE40EC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98D2F-E930-4CCB-815D-CB39F41D6EFB}">
  <ds:schemaRefs>
    <ds:schemaRef ds:uri="http://www.w3.org/XML/1998/namespace"/>
    <ds:schemaRef ds:uri="http://purl.org/dc/terms/"/>
    <ds:schemaRef ds:uri="beb00d12-24e9-4294-9648-655a57296783"/>
    <ds:schemaRef ds:uri="http://schemas.microsoft.com/office/infopath/2007/PartnerControls"/>
    <ds:schemaRef ds:uri="http://purl.org/dc/elements/1.1/"/>
    <ds:schemaRef ds:uri="http://schemas.microsoft.com/sharepoint/v3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87480d1a-c80c-477c-9f53-d14d87a45f08"/>
  </ds:schemaRefs>
</ds:datastoreItem>
</file>

<file path=customXml/itemProps4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7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2025-07-21T12:13:00Z</dcterms:created>
  <dcterms:modified xsi:type="dcterms:W3CDTF">2025-07-21T12:14:00Z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